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B849B" w14:textId="4F893F97" w:rsidR="00C37860" w:rsidRDefault="00C37860" w:rsidP="00C37860">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S3-23444</w:t>
      </w:r>
      <w:r>
        <w:rPr>
          <w:b/>
          <w:i/>
          <w:noProof/>
          <w:sz w:val="28"/>
        </w:rPr>
        <w:t>2</w:t>
      </w:r>
    </w:p>
    <w:p w14:paraId="715B1D93" w14:textId="77777777" w:rsidR="00C37860" w:rsidRPr="00872560" w:rsidRDefault="00C37860" w:rsidP="00C37860">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4F8A867D" w14:textId="77777777" w:rsidR="00C37860" w:rsidRDefault="00C37860" w:rsidP="00C37860">
      <w:pPr>
        <w:keepNext/>
        <w:pBdr>
          <w:bottom w:val="single" w:sz="4" w:space="1" w:color="auto"/>
        </w:pBdr>
        <w:tabs>
          <w:tab w:val="right" w:pos="9639"/>
        </w:tabs>
        <w:outlineLvl w:val="0"/>
        <w:rPr>
          <w:rFonts w:cs="Arial"/>
          <w:b/>
          <w:sz w:val="24"/>
        </w:rPr>
      </w:pPr>
    </w:p>
    <w:p w14:paraId="10564D71" w14:textId="77777777" w:rsidR="00C37860" w:rsidRDefault="00C37860" w:rsidP="00C37860">
      <w:pPr>
        <w:keepNext/>
        <w:tabs>
          <w:tab w:val="left" w:pos="2127"/>
        </w:tabs>
        <w:ind w:left="2126" w:hanging="2126"/>
        <w:outlineLvl w:val="0"/>
        <w:rPr>
          <w:b/>
          <w:lang w:val="en-US"/>
        </w:rPr>
      </w:pPr>
      <w:r>
        <w:rPr>
          <w:b/>
          <w:lang w:val="en-US"/>
        </w:rPr>
        <w:t>Source:</w:t>
      </w:r>
      <w:r>
        <w:rPr>
          <w:b/>
          <w:lang w:val="en-US"/>
        </w:rPr>
        <w:tab/>
        <w:t>GSMA</w:t>
      </w:r>
    </w:p>
    <w:p w14:paraId="59E5AE55" w14:textId="54A1BCC1" w:rsidR="00C37860" w:rsidRDefault="00C37860" w:rsidP="00C37860">
      <w:pPr>
        <w:keepNext/>
        <w:tabs>
          <w:tab w:val="left" w:pos="2127"/>
        </w:tabs>
        <w:ind w:left="2126" w:hanging="2126"/>
        <w:outlineLvl w:val="0"/>
        <w:rPr>
          <w:b/>
        </w:rPr>
      </w:pPr>
      <w:r>
        <w:rPr>
          <w:rFonts w:cs="Arial"/>
          <w:b/>
        </w:rPr>
        <w:t>Title:</w:t>
      </w:r>
      <w:r>
        <w:rPr>
          <w:rFonts w:cs="Arial"/>
          <w:b/>
        </w:rPr>
        <w:tab/>
      </w:r>
      <w:r w:rsidRPr="00771E7B">
        <w:rPr>
          <w:lang w:eastAsia="en-US"/>
        </w:rPr>
        <w:t>N32</w:t>
      </w:r>
      <w:r>
        <w:rPr>
          <w:lang w:eastAsia="en-US"/>
        </w:rPr>
        <w:t>-f Lifetime and Reconnection</w:t>
      </w:r>
    </w:p>
    <w:p w14:paraId="28E71588" w14:textId="77777777" w:rsidR="00C37860" w:rsidRDefault="00C37860" w:rsidP="00C37860">
      <w:pPr>
        <w:keepNext/>
        <w:tabs>
          <w:tab w:val="left" w:pos="2127"/>
        </w:tabs>
        <w:ind w:left="2126" w:hanging="2126"/>
        <w:outlineLvl w:val="0"/>
        <w:rPr>
          <w:b/>
        </w:rPr>
      </w:pPr>
      <w:r>
        <w:rPr>
          <w:b/>
        </w:rPr>
        <w:t>Document for:</w:t>
      </w:r>
      <w:r>
        <w:rPr>
          <w:b/>
        </w:rPr>
        <w:tab/>
        <w:t>Information, Discussion</w:t>
      </w:r>
    </w:p>
    <w:p w14:paraId="7BA9ED6F" w14:textId="609756BA" w:rsidR="00C37860" w:rsidRDefault="00C37860" w:rsidP="00C37860">
      <w:pPr>
        <w:keepNext/>
        <w:tabs>
          <w:tab w:val="left" w:pos="2127"/>
        </w:tabs>
        <w:ind w:left="2126" w:hanging="2126"/>
        <w:outlineLvl w:val="0"/>
      </w:pPr>
      <w:r>
        <w:rPr>
          <w:b/>
        </w:rPr>
        <w:t>Agenda Item:  3</w:t>
      </w:r>
      <w:r w:rsidR="00AF7C99">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C3786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End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C3786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3E0504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3786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C3786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End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C3786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3E0504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3786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42264E97" w14:textId="16FCA3EC" w:rsidR="0058060A" w:rsidRDefault="0058060A" w:rsidP="00C37860">
      <w:pPr>
        <w:pStyle w:val="Header"/>
        <w:tabs>
          <w:tab w:val="right" w:pos="9356"/>
        </w:tabs>
        <w:jc w:val="center"/>
      </w:pP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lastRenderedPageBreak/>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8B245" w14:textId="77777777" w:rsidR="00FE6836" w:rsidRDefault="00FE6836">
      <w:r>
        <w:separator/>
      </w:r>
    </w:p>
    <w:p w14:paraId="3E3BCF24" w14:textId="77777777" w:rsidR="00FE6836" w:rsidRDefault="00FE6836"/>
    <w:p w14:paraId="17867C43" w14:textId="77777777" w:rsidR="00FE6836" w:rsidRDefault="00FE6836"/>
    <w:p w14:paraId="1D59C433" w14:textId="77777777" w:rsidR="00FE6836" w:rsidRDefault="00FE6836"/>
    <w:p w14:paraId="17C8924D" w14:textId="77777777" w:rsidR="00FE6836" w:rsidRDefault="00FE6836"/>
    <w:p w14:paraId="04A1492D" w14:textId="77777777" w:rsidR="00FE6836" w:rsidRDefault="00FE6836"/>
    <w:p w14:paraId="3A80F57A" w14:textId="77777777" w:rsidR="00FE6836" w:rsidRDefault="00FE6836"/>
    <w:p w14:paraId="005610A8" w14:textId="77777777" w:rsidR="00FE6836" w:rsidRDefault="00FE6836"/>
    <w:p w14:paraId="00C9AD84" w14:textId="77777777" w:rsidR="00FE6836" w:rsidRDefault="00FE6836"/>
  </w:endnote>
  <w:endnote w:type="continuationSeparator" w:id="0">
    <w:p w14:paraId="5B7D9FB1" w14:textId="77777777" w:rsidR="00FE6836" w:rsidRDefault="00FE6836">
      <w:r>
        <w:continuationSeparator/>
      </w:r>
    </w:p>
    <w:p w14:paraId="7D641EB7" w14:textId="77777777" w:rsidR="00FE6836" w:rsidRDefault="00FE6836"/>
    <w:p w14:paraId="04FB5562" w14:textId="77777777" w:rsidR="00FE6836" w:rsidRDefault="00FE6836"/>
    <w:p w14:paraId="390750AA" w14:textId="77777777" w:rsidR="00FE6836" w:rsidRDefault="00FE6836"/>
    <w:p w14:paraId="68AE6F35" w14:textId="77777777" w:rsidR="00FE6836" w:rsidRDefault="00FE6836"/>
    <w:p w14:paraId="06ED4236" w14:textId="77777777" w:rsidR="00FE6836" w:rsidRDefault="00FE6836"/>
    <w:p w14:paraId="5711D20E" w14:textId="77777777" w:rsidR="00FE6836" w:rsidRDefault="00FE6836"/>
    <w:p w14:paraId="61B44504" w14:textId="77777777" w:rsidR="00FE6836" w:rsidRDefault="00FE6836"/>
    <w:p w14:paraId="5BC893CD" w14:textId="77777777" w:rsidR="00FE6836" w:rsidRDefault="00FE6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2F24" w14:textId="77777777" w:rsidR="00FE6836" w:rsidRDefault="00FE6836">
      <w:r>
        <w:separator/>
      </w:r>
    </w:p>
    <w:p w14:paraId="06594E2D" w14:textId="77777777" w:rsidR="00FE6836" w:rsidRDefault="00FE6836"/>
    <w:p w14:paraId="2B18BC83" w14:textId="77777777" w:rsidR="00FE6836" w:rsidRDefault="00FE6836"/>
    <w:p w14:paraId="6F04AEDA" w14:textId="77777777" w:rsidR="00FE6836" w:rsidRDefault="00FE6836"/>
    <w:p w14:paraId="21B4C30E" w14:textId="77777777" w:rsidR="00FE6836" w:rsidRDefault="00FE6836"/>
    <w:p w14:paraId="2EABAC41" w14:textId="77777777" w:rsidR="00FE6836" w:rsidRDefault="00FE6836"/>
    <w:p w14:paraId="0AFC0DFC" w14:textId="77777777" w:rsidR="00FE6836" w:rsidRDefault="00FE6836"/>
    <w:p w14:paraId="02B14442" w14:textId="77777777" w:rsidR="00FE6836" w:rsidRDefault="00FE6836"/>
    <w:p w14:paraId="659444EE" w14:textId="77777777" w:rsidR="00FE6836" w:rsidRDefault="00FE6836"/>
  </w:footnote>
  <w:footnote w:type="continuationSeparator" w:id="0">
    <w:p w14:paraId="28968978" w14:textId="77777777" w:rsidR="00FE6836" w:rsidRDefault="00FE6836">
      <w:r>
        <w:continuationSeparator/>
      </w:r>
    </w:p>
    <w:p w14:paraId="32248B86" w14:textId="77777777" w:rsidR="00FE6836" w:rsidRDefault="00FE6836"/>
    <w:p w14:paraId="3F095FBB" w14:textId="77777777" w:rsidR="00FE6836" w:rsidRDefault="00FE6836"/>
    <w:p w14:paraId="65AA70C8" w14:textId="77777777" w:rsidR="00FE6836" w:rsidRDefault="00FE6836"/>
    <w:p w14:paraId="56B59F6B" w14:textId="77777777" w:rsidR="00FE6836" w:rsidRDefault="00FE6836"/>
    <w:p w14:paraId="10B1A1E4" w14:textId="77777777" w:rsidR="00FE6836" w:rsidRDefault="00FE6836"/>
    <w:p w14:paraId="099C6F63" w14:textId="77777777" w:rsidR="00FE6836" w:rsidRDefault="00FE6836"/>
    <w:p w14:paraId="5169EE59" w14:textId="77777777" w:rsidR="00FE6836" w:rsidRDefault="00FE6836"/>
    <w:p w14:paraId="67E9ADD0" w14:textId="77777777" w:rsidR="00FE6836" w:rsidRDefault="00FE6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37860"/>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C37860"/>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344C4"/>
    <w:rsid w:val="00B41CE4"/>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5.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516C51-C1A5-4AF9-A6EC-F93BD35DEF2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379</Words>
  <Characters>2152</Characters>
  <Application>Microsoft Office Word</Application>
  <DocSecurity>0</DocSecurity>
  <Lines>17</Lines>
  <Paragraphs>5</Paragraphs>
  <ScaleCrop>false</ScaleCrop>
  <Company>Nokia Oyj</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Mirko</cp:lastModifiedBy>
  <cp:revision>2</cp:revision>
  <cp:lastPrinted>2006-09-14T07:39:00Z</cp:lastPrinted>
  <dcterms:created xsi:type="dcterms:W3CDTF">2023-10-24T14:45:00Z</dcterms:created>
  <dcterms:modified xsi:type="dcterms:W3CDTF">2023-10-24T14:45:00Z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